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6927815E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B13B74">
        <w:rPr>
          <w:rFonts w:cs="Arial"/>
          <w:b/>
          <w:sz w:val="24"/>
          <w:szCs w:val="24"/>
        </w:rPr>
        <w:t>2</w:t>
      </w:r>
      <w:r>
        <w:rPr>
          <w:b/>
          <w:i/>
          <w:sz w:val="28"/>
        </w:rPr>
        <w:tab/>
      </w:r>
      <w:r w:rsidR="00B13B74">
        <w:rPr>
          <w:b/>
          <w:i/>
          <w:sz w:val="28"/>
        </w:rPr>
        <w:t>R5-240948</w:t>
      </w:r>
    </w:p>
    <w:p w14:paraId="4BD5D325" w14:textId="36F5EF8E" w:rsidR="00E61721" w:rsidRPr="0022434D" w:rsidRDefault="00A74949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A74949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Pr="00A74949">
        <w:rPr>
          <w:b/>
          <w:noProof/>
          <w:sz w:val="24"/>
        </w:rPr>
        <w:t xml:space="preserve">26th </w:t>
      </w:r>
      <w:r>
        <w:rPr>
          <w:b/>
          <w:noProof/>
          <w:sz w:val="24"/>
        </w:rPr>
        <w:t xml:space="preserve">- </w:t>
      </w:r>
      <w:r w:rsidRPr="00A74949">
        <w:rPr>
          <w:b/>
          <w:noProof/>
          <w:sz w:val="24"/>
        </w:rPr>
        <w:t>March 1</w:t>
      </w:r>
      <w:r w:rsidRPr="00A7494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</w:t>
      </w:r>
      <w:r w:rsidRPr="00A74949">
        <w:rPr>
          <w:b/>
          <w:noProof/>
          <w:sz w:val="24"/>
        </w:rPr>
        <w:t xml:space="preserve">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3DAAD197" w:rsidR="00E61721" w:rsidRDefault="00855FB7" w:rsidP="00845EA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D16D4">
              <w:t xml:space="preserve">PC3 NRCA </w:t>
            </w:r>
            <w:r w:rsidR="00B13B74">
              <w:t>2F+n77C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F4B0495" w:rsidR="00E61721" w:rsidRDefault="00263FC9" w:rsidP="00233CAA">
            <w:pPr>
              <w:pStyle w:val="CRCoverPage"/>
              <w:spacing w:after="0"/>
              <w:ind w:left="100"/>
            </w:pPr>
            <w:r>
              <w:t>02-15-2024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6BF28ADF" w:rsidR="00E846AF" w:rsidRPr="00263FC9" w:rsidRDefault="00E846AF" w:rsidP="00E846AF">
            <w:pPr>
              <w:pStyle w:val="CRCoverPage"/>
              <w:spacing w:after="0"/>
              <w:rPr>
                <w:sz w:val="16"/>
                <w:szCs w:val="16"/>
              </w:rPr>
            </w:pPr>
            <w:r w:rsidRPr="00E846AF">
              <w:rPr>
                <w:sz w:val="16"/>
                <w:szCs w:val="16"/>
              </w:rPr>
              <w:t>CA_n2A-n5A-n77C/-,CA_n2A-n66A-n77C/-,CA_n5A-n66A-n77C/-,CA_n2A-n5A-n77C BCS1/-,CA_n2A-n66A-n77C BCS1/-,CA_n5A-n66A-n77C BCS1/-,CA_n2A-n5A-n77C/CA_n2A-n5A,CA_n2A-n5A-n77C/CA_n2A-n77A,CA_n2A-n5A-n77C/CA_n5A-n77A,CA_n2A-n5A-n77C/CA_n77C,CA_n2A-n66A-n77C/CA_n2A-n66A,CA_n2A-n66A-n77C/CA_n2A-n77A,CA_n2A-n66A-n77C/CA_n66A-n77A,CA_n5A-n66A-n77C/CA_n5A-n66A,CA_n5A-n66A-n77C/CA_n5A-n77A,CA_n5A-n66A-n77C/CA_n66A-n77A,CA_n5A-n66A-n77C/CA_n77C,CA_n2A-n5A-n77C BCS1/CA_n2A-n5A,CA_n2A-n5A-n77C BCS1/CA_n2A-n77A,CA_n2A-n5A-n77C BCS1/CA_n5A-n77A,CA_n2A-n66A-n77C BCS1/CA_n2A-n66A,CA_n2A-n66A-n77C BCS1/CA_n2A-n77A,CA_n2A-n66A-n77C BCS1/CA_n66A-n77A,CA_n5A-n66A-n77C BCS1/CA_n5A-n66A,CA_n5A-n66A-n77C BCS1/CA_n5A-n77A,CA_n5A-n66A-n77C BCS1/CA_n66A-n77A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F5AAC" w14:textId="77777777" w:rsidR="00693C03" w:rsidRDefault="00693C03">
      <w:pPr>
        <w:spacing w:after="0"/>
      </w:pPr>
      <w:r>
        <w:separator/>
      </w:r>
    </w:p>
  </w:endnote>
  <w:endnote w:type="continuationSeparator" w:id="0">
    <w:p w14:paraId="55ABBE0F" w14:textId="77777777" w:rsidR="00693C03" w:rsidRDefault="00693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38FF" w14:textId="77777777" w:rsidR="00693C03" w:rsidRDefault="00693C03">
      <w:pPr>
        <w:spacing w:after="0"/>
      </w:pPr>
      <w:r>
        <w:separator/>
      </w:r>
    </w:p>
  </w:footnote>
  <w:footnote w:type="continuationSeparator" w:id="0">
    <w:p w14:paraId="6B393005" w14:textId="77777777" w:rsidR="00693C03" w:rsidRDefault="00693C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201A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C665B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3C03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05101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45EAF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4949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3B74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16D4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46AF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A6D261-30AC-4625-9399-690814C9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4</cp:revision>
  <cp:lastPrinted>2020-02-05T15:54:00Z</cp:lastPrinted>
  <dcterms:created xsi:type="dcterms:W3CDTF">2024-02-15T20:02:00Z</dcterms:created>
  <dcterms:modified xsi:type="dcterms:W3CDTF">2024-02-15T20:17:00Z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